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67B05" w14:textId="77777777" w:rsidR="00645F09" w:rsidRDefault="00645F09" w:rsidP="00645F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FURTH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1BFA17A8" w14:textId="77777777" w:rsidR="00645F09" w:rsidRDefault="00645F09" w:rsidP="00645F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Monk of Byland.</w:t>
      </w:r>
    </w:p>
    <w:p w14:paraId="646A3B48" w14:textId="77777777" w:rsidR="00645F09" w:rsidRDefault="00645F09" w:rsidP="00645F09">
      <w:pPr>
        <w:pStyle w:val="NoSpacing"/>
        <w:rPr>
          <w:rFonts w:cs="Times New Roman"/>
          <w:szCs w:val="24"/>
        </w:rPr>
      </w:pPr>
    </w:p>
    <w:p w14:paraId="5A711C49" w14:textId="77777777" w:rsidR="00645F09" w:rsidRDefault="00645F09" w:rsidP="00645F09">
      <w:pPr>
        <w:pStyle w:val="NoSpacing"/>
        <w:rPr>
          <w:rFonts w:cs="Times New Roman"/>
          <w:szCs w:val="24"/>
        </w:rPr>
      </w:pPr>
    </w:p>
    <w:p w14:paraId="40570246" w14:textId="77777777" w:rsidR="00645F09" w:rsidRDefault="00645F09" w:rsidP="00645F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 xml:space="preserve">He was ordained acolyte in the church of the Dominicans in York by </w:t>
      </w:r>
    </w:p>
    <w:p w14:paraId="64FF0487" w14:textId="77777777" w:rsidR="00645F09" w:rsidRDefault="00645F09" w:rsidP="00645F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Northbrugge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Suffragen</w:t>
      </w:r>
      <w:proofErr w:type="spellEnd"/>
      <w:r>
        <w:rPr>
          <w:rFonts w:cs="Times New Roman"/>
          <w:szCs w:val="24"/>
        </w:rPr>
        <w:t xml:space="preserve"> Archbishop of York(q.v.).</w:t>
      </w:r>
    </w:p>
    <w:p w14:paraId="265DABBA" w14:textId="77777777" w:rsidR="00645F09" w:rsidRDefault="00645F09" w:rsidP="00645F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(York Clergy </w:t>
      </w:r>
      <w:proofErr w:type="spellStart"/>
      <w:r>
        <w:rPr>
          <w:rFonts w:cs="Times New Roman"/>
          <w:szCs w:val="24"/>
        </w:rPr>
        <w:t>Ordonations</w:t>
      </w:r>
      <w:proofErr w:type="spellEnd"/>
      <w:r>
        <w:rPr>
          <w:rFonts w:cs="Times New Roman"/>
          <w:szCs w:val="24"/>
        </w:rPr>
        <w:t xml:space="preserve"> 1400-24, ed. David </w:t>
      </w:r>
      <w:proofErr w:type="spellStart"/>
      <w:proofErr w:type="gramStart"/>
      <w:r>
        <w:rPr>
          <w:rFonts w:cs="Times New Roman"/>
          <w:szCs w:val="24"/>
        </w:rPr>
        <w:t>M.Smith</w:t>
      </w:r>
      <w:proofErr w:type="spellEnd"/>
      <w:proofErr w:type="gramEnd"/>
      <w:r>
        <w:rPr>
          <w:rFonts w:cs="Times New Roman"/>
          <w:szCs w:val="24"/>
        </w:rPr>
        <w:t>, 2020)</w:t>
      </w:r>
    </w:p>
    <w:p w14:paraId="7291BBA2" w14:textId="77777777" w:rsidR="00645F09" w:rsidRDefault="00645F09" w:rsidP="00645F09">
      <w:pPr>
        <w:pStyle w:val="NoSpacing"/>
        <w:rPr>
          <w:rFonts w:cs="Times New Roman"/>
          <w:szCs w:val="24"/>
        </w:rPr>
      </w:pPr>
    </w:p>
    <w:p w14:paraId="5BD8377A" w14:textId="77777777" w:rsidR="00645F09" w:rsidRDefault="00645F09" w:rsidP="00645F09">
      <w:pPr>
        <w:pStyle w:val="NoSpacing"/>
        <w:rPr>
          <w:rFonts w:cs="Times New Roman"/>
          <w:szCs w:val="24"/>
        </w:rPr>
      </w:pPr>
    </w:p>
    <w:p w14:paraId="10D52674" w14:textId="77777777" w:rsidR="00645F09" w:rsidRDefault="00645F09" w:rsidP="00645F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6A467C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1DC72" w14:textId="77777777" w:rsidR="00645F09" w:rsidRDefault="00645F09" w:rsidP="009139A6">
      <w:r>
        <w:separator/>
      </w:r>
    </w:p>
  </w:endnote>
  <w:endnote w:type="continuationSeparator" w:id="0">
    <w:p w14:paraId="67175D65" w14:textId="77777777" w:rsidR="00645F09" w:rsidRDefault="00645F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396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F33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804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51A02" w14:textId="77777777" w:rsidR="00645F09" w:rsidRDefault="00645F09" w:rsidP="009139A6">
      <w:r>
        <w:separator/>
      </w:r>
    </w:p>
  </w:footnote>
  <w:footnote w:type="continuationSeparator" w:id="0">
    <w:p w14:paraId="0B5A3136" w14:textId="77777777" w:rsidR="00645F09" w:rsidRDefault="00645F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068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321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1AD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F09"/>
    <w:rsid w:val="000666E0"/>
    <w:rsid w:val="002510B7"/>
    <w:rsid w:val="00270799"/>
    <w:rsid w:val="005C130B"/>
    <w:rsid w:val="00626889"/>
    <w:rsid w:val="00645F0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B656C"/>
  <w15:chartTrackingRefBased/>
  <w15:docId w15:val="{1F5EB92A-EA0D-46C7-8EED-29E68CAD1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2024-05-26T20:46:00Z</dcterms:created>
  <dcterms:modified xsi:type="dcterms:W3CDTF">2024-05-26T20:46:00Z</dcterms:modified>
</cp:coreProperties>
</file>